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3360B5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6A6077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89597A" w:rsidRPr="0089597A">
          <w:rPr>
            <w:b/>
            <w:i/>
            <w:noProof/>
            <w:sz w:val="28"/>
          </w:rPr>
          <w:t>S2-2506899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5911EA54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6A6077">
        <w:rPr>
          <w:b/>
          <w:noProof/>
          <w:sz w:val="24"/>
        </w:rPr>
        <w:t>Gothenburg, Sweden</w:t>
      </w:r>
      <w:r w:rsidR="00AD352B" w:rsidRPr="00BE60F9">
        <w:rPr>
          <w:b/>
          <w:noProof/>
          <w:sz w:val="24"/>
        </w:rPr>
        <w:t xml:space="preserve">, </w:t>
      </w:r>
      <w:r w:rsidR="006A6077">
        <w:rPr>
          <w:b/>
          <w:noProof/>
          <w:sz w:val="24"/>
        </w:rPr>
        <w:t>25-29 August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6A6077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159AD" w:rsidR="001E41F3" w:rsidRPr="00410371" w:rsidRDefault="00811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1D4C96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DA6B4" w:rsidR="001E41F3" w:rsidRPr="00410371" w:rsidRDefault="008959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68354" w:rsidR="001E41F3" w:rsidRPr="00410371" w:rsidRDefault="00811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626D33" w:rsidR="001E41F3" w:rsidRPr="00410371" w:rsidRDefault="00413C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</w:t>
              </w:r>
              <w:r w:rsidR="0081163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790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D2309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C09A2C" w:rsidR="001E41F3" w:rsidRDefault="001D4C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E63DAC" w:rsidRPr="00E63DAC">
              <w:t>parameters for ProSe additional parameters announcement request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8E857" w:rsidR="001E41F3" w:rsidRDefault="001D4C96">
            <w:pPr>
              <w:pStyle w:val="CRCoverPage"/>
              <w:spacing w:after="0"/>
              <w:ind w:left="100"/>
              <w:rPr>
                <w:noProof/>
              </w:rPr>
            </w:pPr>
            <w:r w:rsidRPr="001D4C96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641CFD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</w:t>
            </w:r>
            <w:r w:rsidR="006A6077">
              <w:t>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1CDB" w:rsidR="001E41F3" w:rsidRDefault="007F4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08BD30" w:rsidR="001E41F3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D4C9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AABCB" w14:textId="22F340E6" w:rsidR="00704DFC" w:rsidRDefault="001D4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CT1 </w:t>
            </w:r>
            <w:r w:rsidR="004B51C9" w:rsidRPr="004B51C9">
              <w:rPr>
                <w:noProof/>
              </w:rPr>
              <w:t>LS on parameters for ProSe additional parameters announcement request message (S2-2506121/ C1-254010)</w:t>
            </w:r>
            <w:r w:rsidR="004B51C9">
              <w:rPr>
                <w:noProof/>
              </w:rPr>
              <w:t xml:space="preserve">, the </w:t>
            </w:r>
            <w:r w:rsidR="00704DFC">
              <w:rPr>
                <w:noProof/>
              </w:rPr>
              <w:t xml:space="preserve">"Relay Service Code" and "Root Relay Info" are not required in the </w:t>
            </w:r>
            <w:r w:rsidR="00694253" w:rsidRPr="00694253">
              <w:rPr>
                <w:noProof/>
              </w:rPr>
              <w:t>Additional Parameters Announcement Request</w:t>
            </w:r>
            <w:r w:rsidR="00694253">
              <w:rPr>
                <w:noProof/>
              </w:rPr>
              <w:t xml:space="preserve"> message, as they can be derived by the Relay from the information of the layer-2 link the request</w:t>
            </w:r>
            <w:r w:rsidR="00F64CEA">
              <w:rPr>
                <w:noProof/>
              </w:rPr>
              <w:t xml:space="preserve"> message is received. </w:t>
            </w:r>
            <w:r w:rsidR="00694253">
              <w:rPr>
                <w:noProof/>
              </w:rPr>
              <w:t xml:space="preserve"> </w:t>
            </w:r>
          </w:p>
          <w:p w14:paraId="68BD39D5" w14:textId="77777777" w:rsidR="00704DFC" w:rsidRDefault="00704D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0BA804" w14:textId="3D9AFBA5" w:rsidR="001D4C96" w:rsidRDefault="00F64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for protocol efficiency, the two </w:t>
            </w:r>
            <w:r w:rsidR="008D1B23">
              <w:rPr>
                <w:noProof/>
              </w:rPr>
              <w:t xml:space="preserve">elements should be removed from the request message. </w:t>
            </w:r>
            <w:r w:rsidR="0025254C">
              <w:rPr>
                <w:noProof/>
              </w:rPr>
              <w:t xml:space="preserve"> </w:t>
            </w:r>
          </w:p>
          <w:p w14:paraId="708AA7DE" w14:textId="483C24DE" w:rsidR="001D4C96" w:rsidRDefault="0025254C" w:rsidP="00252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C2FB7" w:rsidR="001E41F3" w:rsidRDefault="00252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8D1B23">
              <w:rPr>
                <w:noProof/>
              </w:rPr>
              <w:t xml:space="preserve">"Relay Service Code" and "Root Relay Info" from the </w:t>
            </w:r>
            <w:r w:rsidR="008C7D33" w:rsidRPr="008C7D33">
              <w:rPr>
                <w:noProof/>
              </w:rPr>
              <w:t>Additional Parameters Announcement Request</w:t>
            </w:r>
            <w:r w:rsidR="008C7D33">
              <w:rPr>
                <w:noProof/>
              </w:rPr>
              <w:t xml:space="preserve"> mes</w:t>
            </w:r>
            <w:r w:rsidR="007D0A6F">
              <w:rPr>
                <w:noProof/>
              </w:rPr>
              <w:t>s</w:t>
            </w:r>
            <w:r w:rsidR="008C7D33">
              <w:rPr>
                <w:noProof/>
              </w:rPr>
              <w:t>age description in clause 6.3.2.5.4.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4EEAAB" w:rsidR="001E41F3" w:rsidRDefault="00252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description that prevents correct development of stage 3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B011F" w:rsidR="001E41F3" w:rsidRDefault="008C7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6DCC5C3D" w14:textId="77777777" w:rsidR="005575B1" w:rsidRPr="005575B1" w:rsidRDefault="005575B1" w:rsidP="005575B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1" w:name="_Toc201151871"/>
      <w:bookmarkStart w:id="12" w:name="_Toc27846933"/>
      <w:bookmarkStart w:id="13" w:name="_Toc36188064"/>
      <w:bookmarkStart w:id="14" w:name="_Toc45183969"/>
      <w:bookmarkStart w:id="15" w:name="_Toc47342811"/>
      <w:bookmarkStart w:id="16" w:name="_Toc51769513"/>
      <w:bookmarkStart w:id="17" w:name="_Toc59095865"/>
      <w:bookmarkEnd w:id="1"/>
      <w:bookmarkEnd w:id="2"/>
      <w:bookmarkEnd w:id="3"/>
      <w:bookmarkEnd w:id="4"/>
      <w:bookmarkEnd w:id="5"/>
      <w:bookmarkEnd w:id="6"/>
      <w:bookmarkEnd w:id="7"/>
      <w:r w:rsidRPr="005575B1">
        <w:rPr>
          <w:rFonts w:ascii="Arial" w:hAnsi="Arial"/>
          <w:sz w:val="22"/>
          <w:lang w:eastAsia="en-GB"/>
        </w:rPr>
        <w:lastRenderedPageBreak/>
        <w:t>6.3.2.5.4</w:t>
      </w:r>
      <w:r w:rsidRPr="005575B1">
        <w:rPr>
          <w:rFonts w:ascii="Arial" w:hAnsi="Arial"/>
          <w:sz w:val="22"/>
          <w:lang w:eastAsia="en-GB"/>
        </w:rPr>
        <w:tab/>
        <w:t>Additional parameters announcement procedure over 5G ProSe Multi-hop UE-to-Network Relay</w:t>
      </w:r>
      <w:bookmarkEnd w:id="11"/>
    </w:p>
    <w:p w14:paraId="53FB82CD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575B1">
        <w:rPr>
          <w:lang w:eastAsia="en-GB"/>
        </w:rPr>
        <w:t>Additional parameters announcement procedure outlined in figure 6.3.2.5.4-1 is used by a 5G ProSe Remote UE to request a 5G ProSe UE-to-Network Relay to announce additional parameters (using Model A). The Additional parameters announcement procedure specified in clause 6.5.1.3 is used with the following differences described in the procedure below.</w:t>
      </w:r>
    </w:p>
    <w:p w14:paraId="72D5C903" w14:textId="77777777" w:rsidR="005575B1" w:rsidRPr="005575B1" w:rsidRDefault="005575B1" w:rsidP="005575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575B1">
        <w:rPr>
          <w:rFonts w:ascii="Arial" w:hAnsi="Arial"/>
          <w:b/>
          <w:noProof/>
          <w:lang w:eastAsia="en-GB"/>
        </w:rPr>
        <w:object w:dxaOrig="10741" w:dyaOrig="7350" w14:anchorId="2295F4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324pt" o:ole="">
            <v:imagedata r:id="rId11" o:title=""/>
          </v:shape>
          <o:OLEObject Type="Embed" ProgID="Visio.Drawing.15" ShapeID="_x0000_i1025" DrawAspect="Content" ObjectID="_1816766642" r:id="rId12"/>
        </w:object>
      </w:r>
    </w:p>
    <w:p w14:paraId="0E8D706E" w14:textId="77777777" w:rsidR="005575B1" w:rsidRPr="005575B1" w:rsidRDefault="005575B1" w:rsidP="005575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bookmarkStart w:id="18" w:name="_CRFigure6_3_2_5_41"/>
      <w:r w:rsidRPr="005575B1">
        <w:rPr>
          <w:rFonts w:ascii="Arial" w:hAnsi="Arial"/>
          <w:b/>
          <w:lang w:eastAsia="en-GB"/>
        </w:rPr>
        <w:t xml:space="preserve">Figure </w:t>
      </w:r>
      <w:bookmarkEnd w:id="18"/>
      <w:r w:rsidRPr="005575B1">
        <w:rPr>
          <w:rFonts w:ascii="Arial" w:hAnsi="Arial"/>
          <w:b/>
          <w:lang w:eastAsia="en-GB"/>
        </w:rPr>
        <w:t>6.3.2.5.4-1: Procedure for additional parameters announcement for Multi-hop UE-to-Network relaying</w:t>
      </w:r>
    </w:p>
    <w:p w14:paraId="631ED4A5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575B1">
        <w:rPr>
          <w:lang w:eastAsia="en-GB"/>
        </w:rPr>
        <w:t>1.</w:t>
      </w:r>
      <w:r w:rsidRPr="005575B1">
        <w:rPr>
          <w:lang w:eastAsia="en-GB"/>
        </w:rPr>
        <w:tab/>
        <w:t>5G ProSe Remote UE has discovered a 5G ProSe UE-to-Network Relay for connectivity to the network as described in clause 6.3.2.5.2 and requires additional parameters.</w:t>
      </w:r>
    </w:p>
    <w:p w14:paraId="30D0AFFC" w14:textId="032DC3AA" w:rsidR="005575B1" w:rsidRPr="005575B1" w:rsidRDefault="005575B1" w:rsidP="005575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575B1">
        <w:rPr>
          <w:lang w:eastAsia="en-GB"/>
        </w:rPr>
        <w:t>2.</w:t>
      </w:r>
      <w:r w:rsidRPr="005575B1">
        <w:rPr>
          <w:lang w:eastAsia="en-GB"/>
        </w:rPr>
        <w:tab/>
        <w:t xml:space="preserve">The 5G ProSe Remote UE sends to the 5G ProSe Intermediate UE-to-Network Relay an Additional Parameters Announcement Request </w:t>
      </w:r>
      <w:del w:id="19" w:author="Hong Cheng-QC" w:date="2025-08-15T12:37:00Z" w16du:dateUtc="2025-08-15T16:37:00Z">
        <w:r w:rsidRPr="005575B1" w:rsidDel="00DA05BC">
          <w:rPr>
            <w:lang w:eastAsia="en-GB"/>
          </w:rPr>
          <w:delText xml:space="preserve">including the following additional information </w:delText>
        </w:r>
      </w:del>
      <w:r w:rsidRPr="005575B1">
        <w:rPr>
          <w:lang w:eastAsia="en-GB"/>
        </w:rPr>
        <w:t>to obtain additional parameters.</w:t>
      </w:r>
    </w:p>
    <w:p w14:paraId="50FC1B8E" w14:textId="59B67F1A" w:rsidR="005575B1" w:rsidRPr="005575B1" w:rsidDel="00AC6141" w:rsidRDefault="005575B1" w:rsidP="005575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0" w:author="Hong Cheng-QC" w:date="2025-08-14T18:57:00Z" w16du:dateUtc="2025-08-14T22:57:00Z"/>
          <w:lang w:eastAsia="en-GB"/>
        </w:rPr>
      </w:pPr>
      <w:del w:id="21" w:author="Hong Cheng-QC" w:date="2025-08-14T18:57:00Z" w16du:dateUtc="2025-08-14T22:57:00Z">
        <w:r w:rsidRPr="005575B1" w:rsidDel="00AC6141">
          <w:rPr>
            <w:lang w:eastAsia="en-GB"/>
          </w:rPr>
          <w:delText>-</w:delText>
        </w:r>
        <w:r w:rsidRPr="005575B1" w:rsidDel="00AC6141">
          <w:rPr>
            <w:lang w:eastAsia="en-GB"/>
          </w:rPr>
          <w:tab/>
          <w:delText>Relay Service Code: information about the connectivity service provided by the 5G ProSe UE-to-Network Relay.</w:delText>
        </w:r>
      </w:del>
    </w:p>
    <w:p w14:paraId="72B9FB96" w14:textId="5D9EADA2" w:rsidR="005575B1" w:rsidRPr="005575B1" w:rsidDel="00AC6141" w:rsidRDefault="005575B1" w:rsidP="005575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2" w:author="Hong Cheng-QC" w:date="2025-08-14T18:57:00Z" w16du:dateUtc="2025-08-14T22:57:00Z"/>
          <w:lang w:eastAsia="en-GB"/>
        </w:rPr>
      </w:pPr>
      <w:del w:id="23" w:author="Hong Cheng-QC" w:date="2025-08-14T18:57:00Z" w16du:dateUtc="2025-08-14T22:57:00Z">
        <w:r w:rsidRPr="005575B1" w:rsidDel="00AC6141">
          <w:rPr>
            <w:lang w:eastAsia="en-GB"/>
          </w:rPr>
          <w:delText>-</w:delText>
        </w:r>
        <w:r w:rsidRPr="005575B1" w:rsidDel="00AC6141">
          <w:rPr>
            <w:lang w:eastAsia="en-GB"/>
          </w:rPr>
          <w:tab/>
          <w:delText>Root Relay Info: identify information (i.e. User Info ID) of the 5G ProSe UE-to-Network Relay.</w:delText>
        </w:r>
      </w:del>
    </w:p>
    <w:p w14:paraId="63F5A400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575B1">
        <w:rPr>
          <w:lang w:eastAsia="en-GB"/>
        </w:rPr>
        <w:t>3-4.</w:t>
      </w:r>
      <w:r w:rsidRPr="005575B1">
        <w:rPr>
          <w:lang w:eastAsia="en-GB"/>
        </w:rPr>
        <w:tab/>
        <w:t>The Additional Parameters Announcement Request is sent up to the 5G ProSe UE-to-Network Relay.</w:t>
      </w:r>
    </w:p>
    <w:p w14:paraId="61A16D3D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575B1">
        <w:rPr>
          <w:lang w:eastAsia="en-GB"/>
        </w:rPr>
        <w:t>5.</w:t>
      </w:r>
      <w:r w:rsidRPr="005575B1">
        <w:rPr>
          <w:lang w:eastAsia="en-GB"/>
        </w:rPr>
        <w:tab/>
        <w:t>The 5G ProSe UE-to-Network Relay acknowledges receipt of the request in step 4 with an Additional Parameters Announcement Response (Additional_Parameters_Announcement_Request_Refresh Timer).</w:t>
      </w:r>
    </w:p>
    <w:p w14:paraId="08E8A3D1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575B1">
        <w:rPr>
          <w:lang w:eastAsia="en-GB"/>
        </w:rPr>
        <w:t>6-7.</w:t>
      </w:r>
      <w:r w:rsidRPr="005575B1">
        <w:rPr>
          <w:lang w:eastAsia="en-GB"/>
        </w:rPr>
        <w:tab/>
        <w:t>The Additional Parameters Announcement Response is sent to the 5G ProSe Remote UE, relayed via the 5G ProSe Intermediate UE-to-Network Relay.</w:t>
      </w:r>
    </w:p>
    <w:p w14:paraId="5FE1368E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575B1">
        <w:rPr>
          <w:lang w:eastAsia="en-GB"/>
        </w:rPr>
        <w:t>8.</w:t>
      </w:r>
      <w:r w:rsidRPr="005575B1">
        <w:rPr>
          <w:lang w:eastAsia="en-GB"/>
        </w:rPr>
        <w:tab/>
        <w:t>The 5G ProSe UE-to-Network Relay reuses the Relay Discovery Additional Information message as defined in clause 5.8.3 with the following additional information:</w:t>
      </w:r>
    </w:p>
    <w:p w14:paraId="5DF6D72D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575B1">
        <w:rPr>
          <w:lang w:eastAsia="en-GB"/>
        </w:rPr>
        <w:t>-</w:t>
      </w:r>
      <w:r w:rsidRPr="005575B1">
        <w:rPr>
          <w:lang w:eastAsia="en-GB"/>
        </w:rPr>
        <w:tab/>
        <w:t>Hop-Count: the value is set to 1.</w:t>
      </w:r>
    </w:p>
    <w:p w14:paraId="61A9C145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575B1">
        <w:rPr>
          <w:lang w:eastAsia="en-GB"/>
        </w:rPr>
        <w:lastRenderedPageBreak/>
        <w:tab/>
        <w:t>The Destination Layer-2 ID to send the Relay Discovery Additional Information message is selected based on the configuration as described in clause 5.1.4.1.</w:t>
      </w:r>
    </w:p>
    <w:p w14:paraId="486871CC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575B1">
        <w:rPr>
          <w:lang w:eastAsia="en-GB"/>
        </w:rPr>
        <w:t>9.</w:t>
      </w:r>
      <w:r w:rsidRPr="005575B1">
        <w:rPr>
          <w:lang w:eastAsia="en-GB"/>
        </w:rPr>
        <w:tab/>
        <w:t>The 5G ProSe Intermediate UE-to-Network Relay forwards the Relay Discovery Additional Information message. The 5G ProSe Intermediate UE-to-Network Relay updates the Hop-Count as below and may include additional information, Announcer Info and NCGI of 5G ProSe Intermediate UE-to-Network Relay if its NCGI is available:</w:t>
      </w:r>
    </w:p>
    <w:p w14:paraId="69E27101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575B1">
        <w:rPr>
          <w:lang w:eastAsia="en-GB"/>
        </w:rPr>
        <w:t>-</w:t>
      </w:r>
      <w:r w:rsidRPr="005575B1">
        <w:rPr>
          <w:lang w:eastAsia="en-GB"/>
        </w:rPr>
        <w:tab/>
        <w:t>Hop-Count: the value of the received Relay Discovery Additonal Information message is incremented by 1.</w:t>
      </w:r>
    </w:p>
    <w:p w14:paraId="2F1621A9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575B1">
        <w:rPr>
          <w:lang w:eastAsia="en-GB"/>
        </w:rPr>
        <w:t>-</w:t>
      </w:r>
      <w:r w:rsidRPr="005575B1">
        <w:rPr>
          <w:lang w:eastAsia="en-GB"/>
        </w:rPr>
        <w:tab/>
        <w:t>Announcer Info of 5G ProSe Intermediate UE-to-Network Relay: identity information (i.e. User Info ID) of the 5G ProSe Intermediate UE-to-Network Relay transmitting this message.</w:t>
      </w:r>
    </w:p>
    <w:p w14:paraId="7F161241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575B1">
        <w:rPr>
          <w:lang w:eastAsia="en-GB"/>
        </w:rPr>
        <w:t>-</w:t>
      </w:r>
      <w:r w:rsidRPr="005575B1">
        <w:rPr>
          <w:lang w:eastAsia="en-GB"/>
        </w:rPr>
        <w:tab/>
        <w:t>NCGI of 5G ProSe Intermediate UE-to-Network Relay: indicates the NCGI of the serving cell of the 5G ProSe Intermediate UE-to-Network Relay.</w:t>
      </w:r>
    </w:p>
    <w:p w14:paraId="0CC73ADB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575B1">
        <w:rPr>
          <w:lang w:eastAsia="en-GB"/>
        </w:rPr>
        <w:t>10.</w:t>
      </w:r>
      <w:r w:rsidRPr="005575B1">
        <w:rPr>
          <w:lang w:eastAsia="en-GB"/>
        </w:rPr>
        <w:tab/>
        <w:t>The 5G ProSe Intermediate UE-to-Network Relay forwards the Relay Discovery Additional Information message, with the Hop-Count incremented. The 5G ProSe Intermediate UE-to-Network Relay shall not forward the Relay Discovery Additional Information message if the Hop-Count is bigger than the configured maximum number of hops.</w:t>
      </w:r>
    </w:p>
    <w:p w14:paraId="5229A51F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575B1">
        <w:rPr>
          <w:lang w:eastAsia="en-GB"/>
        </w:rPr>
        <w:t>11.</w:t>
      </w:r>
      <w:r w:rsidRPr="005575B1">
        <w:rPr>
          <w:lang w:eastAsia="en-GB"/>
        </w:rPr>
        <w:tab/>
        <w:t>The 5G ProSe UE-to-Network Relay detects new or updated additional parameters.</w:t>
      </w:r>
    </w:p>
    <w:p w14:paraId="22B06DA1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575B1">
        <w:rPr>
          <w:lang w:eastAsia="en-GB"/>
        </w:rPr>
        <w:t>12-14.</w:t>
      </w:r>
      <w:r w:rsidRPr="005575B1">
        <w:rPr>
          <w:lang w:eastAsia="en-GB"/>
        </w:rPr>
        <w:tab/>
        <w:t>Same as steps 8-10.</w:t>
      </w:r>
    </w:p>
    <w:p w14:paraId="656A8B62" w14:textId="77777777" w:rsidR="005575B1" w:rsidRPr="005575B1" w:rsidRDefault="005575B1" w:rsidP="005575B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575B1">
        <w:rPr>
          <w:lang w:eastAsia="en-GB"/>
        </w:rPr>
        <w:t>If the 5G ProSe Intermediate UE-to-Network Relay connected to 5G ProSe UE-to-Network Relay detects new or updated additional parameters (e.g. due to change of its serving cell, moving into network coverage), it may send a Relay Discovery Additional Information message including the new or updated additional parameters. In this case, the 5G ProSe Intermediate UE-to-Network Relay acts as the 5G ProSe UE-to-Network Relay in figure 6.3.2.5.4-1, i.e. to send Relay Discovery Additional Information message. The 5G ProSe Intermediate UE-to-Network Relay also keeps a record of the additional parameters from the 5G ProSe UE-to-Network Relay.</w:t>
      </w:r>
    </w:p>
    <w:p w14:paraId="43721CE5" w14:textId="77777777" w:rsidR="005575B1" w:rsidRPr="005575B1" w:rsidRDefault="005575B1" w:rsidP="005575B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5575B1">
        <w:rPr>
          <w:lang w:eastAsia="en-GB"/>
        </w:rPr>
        <w:t>NOTE:</w:t>
      </w:r>
      <w:r w:rsidRPr="005575B1">
        <w:rPr>
          <w:lang w:eastAsia="en-GB"/>
        </w:rPr>
        <w:tab/>
        <w:t>The NCGI of the 5G ProSe Intermediate UE-to-Network Relay connected to 5G ProSe UE-to-Network Relay can be used as supplementary by the 5G ProSe Remote UE and not provided to the network side from the 5G ProSe Remote UE.</w:t>
      </w:r>
    </w:p>
    <w:p w14:paraId="79929951" w14:textId="77777777" w:rsidR="00DE15E9" w:rsidRDefault="00DE15E9" w:rsidP="005066A3">
      <w:pPr>
        <w:rPr>
          <w:lang w:eastAsia="ko-KR"/>
        </w:rPr>
      </w:pPr>
    </w:p>
    <w:p w14:paraId="712D06DA" w14:textId="77777777" w:rsidR="00DE15E9" w:rsidRPr="00FC7455" w:rsidRDefault="00DE15E9" w:rsidP="005066A3">
      <w:pPr>
        <w:rPr>
          <w:lang w:eastAsia="ko-KR"/>
        </w:rPr>
      </w:pPr>
    </w:p>
    <w:bookmarkEnd w:id="8"/>
    <w:bookmarkEnd w:id="9"/>
    <w:bookmarkEnd w:id="10"/>
    <w:bookmarkEnd w:id="12"/>
    <w:bookmarkEnd w:id="13"/>
    <w:bookmarkEnd w:id="14"/>
    <w:bookmarkEnd w:id="15"/>
    <w:bookmarkEnd w:id="16"/>
    <w:bookmarkEnd w:id="17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2BA3" w14:textId="77777777" w:rsidR="00033DDA" w:rsidRDefault="00033DDA">
      <w:r>
        <w:separator/>
      </w:r>
    </w:p>
  </w:endnote>
  <w:endnote w:type="continuationSeparator" w:id="0">
    <w:p w14:paraId="0AAB94CF" w14:textId="77777777" w:rsidR="00033DDA" w:rsidRDefault="0003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F3834" w14:textId="77777777" w:rsidR="00033DDA" w:rsidRDefault="00033DDA">
      <w:r>
        <w:separator/>
      </w:r>
    </w:p>
  </w:footnote>
  <w:footnote w:type="continuationSeparator" w:id="0">
    <w:p w14:paraId="55CE85B1" w14:textId="77777777" w:rsidR="00033DDA" w:rsidRDefault="0003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6CDA500D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41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67F28108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41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-QC">
    <w15:presenceInfo w15:providerId="None" w15:userId="Hong Cheng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A6394"/>
    <w:rsid w:val="000B7FED"/>
    <w:rsid w:val="000C038A"/>
    <w:rsid w:val="000C6598"/>
    <w:rsid w:val="000D44B3"/>
    <w:rsid w:val="000D61B9"/>
    <w:rsid w:val="000E41F9"/>
    <w:rsid w:val="00145D43"/>
    <w:rsid w:val="00177736"/>
    <w:rsid w:val="00192C46"/>
    <w:rsid w:val="001A08B3"/>
    <w:rsid w:val="001A7B60"/>
    <w:rsid w:val="001B52F0"/>
    <w:rsid w:val="001B7A65"/>
    <w:rsid w:val="001D4C96"/>
    <w:rsid w:val="001E41F3"/>
    <w:rsid w:val="0020303C"/>
    <w:rsid w:val="002202A6"/>
    <w:rsid w:val="00231A5C"/>
    <w:rsid w:val="0025254C"/>
    <w:rsid w:val="0026004D"/>
    <w:rsid w:val="002640DD"/>
    <w:rsid w:val="00275D12"/>
    <w:rsid w:val="00284FEB"/>
    <w:rsid w:val="002860C4"/>
    <w:rsid w:val="002B5741"/>
    <w:rsid w:val="002D2D60"/>
    <w:rsid w:val="002E472E"/>
    <w:rsid w:val="00305252"/>
    <w:rsid w:val="00305409"/>
    <w:rsid w:val="003609EF"/>
    <w:rsid w:val="0036231A"/>
    <w:rsid w:val="003669C5"/>
    <w:rsid w:val="00374DD4"/>
    <w:rsid w:val="00381AD5"/>
    <w:rsid w:val="003941F7"/>
    <w:rsid w:val="003E1A36"/>
    <w:rsid w:val="003F3D59"/>
    <w:rsid w:val="00410371"/>
    <w:rsid w:val="00413CD3"/>
    <w:rsid w:val="004178B1"/>
    <w:rsid w:val="004242F1"/>
    <w:rsid w:val="00431A4F"/>
    <w:rsid w:val="004375ED"/>
    <w:rsid w:val="00461A69"/>
    <w:rsid w:val="00486C58"/>
    <w:rsid w:val="004B0C39"/>
    <w:rsid w:val="004B350E"/>
    <w:rsid w:val="004B51C9"/>
    <w:rsid w:val="004B56FB"/>
    <w:rsid w:val="004B75B7"/>
    <w:rsid w:val="004E3A85"/>
    <w:rsid w:val="004F16FC"/>
    <w:rsid w:val="005066A3"/>
    <w:rsid w:val="005141D9"/>
    <w:rsid w:val="0051580D"/>
    <w:rsid w:val="00517DD4"/>
    <w:rsid w:val="005333C3"/>
    <w:rsid w:val="00547111"/>
    <w:rsid w:val="005575B1"/>
    <w:rsid w:val="00592D74"/>
    <w:rsid w:val="005E2C44"/>
    <w:rsid w:val="00607271"/>
    <w:rsid w:val="00621188"/>
    <w:rsid w:val="00623DC8"/>
    <w:rsid w:val="006257ED"/>
    <w:rsid w:val="006461E0"/>
    <w:rsid w:val="00653DE4"/>
    <w:rsid w:val="00665C47"/>
    <w:rsid w:val="00676B16"/>
    <w:rsid w:val="00694253"/>
    <w:rsid w:val="00695808"/>
    <w:rsid w:val="006A6077"/>
    <w:rsid w:val="006B46FB"/>
    <w:rsid w:val="006E21FB"/>
    <w:rsid w:val="00704DFC"/>
    <w:rsid w:val="00741028"/>
    <w:rsid w:val="00761E17"/>
    <w:rsid w:val="00791F78"/>
    <w:rsid w:val="00792342"/>
    <w:rsid w:val="007977A8"/>
    <w:rsid w:val="007B512A"/>
    <w:rsid w:val="007C2097"/>
    <w:rsid w:val="007D0A6F"/>
    <w:rsid w:val="007D6A07"/>
    <w:rsid w:val="007F4E9F"/>
    <w:rsid w:val="007F52A0"/>
    <w:rsid w:val="007F7259"/>
    <w:rsid w:val="008040A8"/>
    <w:rsid w:val="0081163F"/>
    <w:rsid w:val="00826256"/>
    <w:rsid w:val="008279FA"/>
    <w:rsid w:val="00827C95"/>
    <w:rsid w:val="00846694"/>
    <w:rsid w:val="008626E7"/>
    <w:rsid w:val="00870EE7"/>
    <w:rsid w:val="008863B9"/>
    <w:rsid w:val="0089156A"/>
    <w:rsid w:val="0089597A"/>
    <w:rsid w:val="008A45A6"/>
    <w:rsid w:val="008C7D33"/>
    <w:rsid w:val="008D1B23"/>
    <w:rsid w:val="008D3CCC"/>
    <w:rsid w:val="008F3789"/>
    <w:rsid w:val="008F686C"/>
    <w:rsid w:val="009148DE"/>
    <w:rsid w:val="00941E30"/>
    <w:rsid w:val="009777D9"/>
    <w:rsid w:val="00991B88"/>
    <w:rsid w:val="009A1B3C"/>
    <w:rsid w:val="009A5753"/>
    <w:rsid w:val="009A579D"/>
    <w:rsid w:val="009A7179"/>
    <w:rsid w:val="009E3297"/>
    <w:rsid w:val="009F734F"/>
    <w:rsid w:val="00A004B0"/>
    <w:rsid w:val="00A246B6"/>
    <w:rsid w:val="00A47E70"/>
    <w:rsid w:val="00A50CF0"/>
    <w:rsid w:val="00A7671C"/>
    <w:rsid w:val="00AA2CBC"/>
    <w:rsid w:val="00AB5D97"/>
    <w:rsid w:val="00AC5820"/>
    <w:rsid w:val="00AC6141"/>
    <w:rsid w:val="00AD1CD8"/>
    <w:rsid w:val="00AD352B"/>
    <w:rsid w:val="00AF3763"/>
    <w:rsid w:val="00B258BB"/>
    <w:rsid w:val="00B510A5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36B25"/>
    <w:rsid w:val="00C4190F"/>
    <w:rsid w:val="00C629E2"/>
    <w:rsid w:val="00C63984"/>
    <w:rsid w:val="00C63CA2"/>
    <w:rsid w:val="00C65D7B"/>
    <w:rsid w:val="00C66BA2"/>
    <w:rsid w:val="00C870F6"/>
    <w:rsid w:val="00C95985"/>
    <w:rsid w:val="00CA65D0"/>
    <w:rsid w:val="00CC187C"/>
    <w:rsid w:val="00CC5026"/>
    <w:rsid w:val="00CC68D0"/>
    <w:rsid w:val="00D03F9A"/>
    <w:rsid w:val="00D06D51"/>
    <w:rsid w:val="00D24991"/>
    <w:rsid w:val="00D325E6"/>
    <w:rsid w:val="00D50255"/>
    <w:rsid w:val="00D66520"/>
    <w:rsid w:val="00D74BBC"/>
    <w:rsid w:val="00D84AE9"/>
    <w:rsid w:val="00DA05BC"/>
    <w:rsid w:val="00DE15E9"/>
    <w:rsid w:val="00DE34CF"/>
    <w:rsid w:val="00E12BE2"/>
    <w:rsid w:val="00E13F3D"/>
    <w:rsid w:val="00E34003"/>
    <w:rsid w:val="00E34898"/>
    <w:rsid w:val="00E63DAC"/>
    <w:rsid w:val="00E85E27"/>
    <w:rsid w:val="00E94C44"/>
    <w:rsid w:val="00EB09B7"/>
    <w:rsid w:val="00EE7D7C"/>
    <w:rsid w:val="00F0648D"/>
    <w:rsid w:val="00F079C5"/>
    <w:rsid w:val="00F25D98"/>
    <w:rsid w:val="00F300FB"/>
    <w:rsid w:val="00F33DA3"/>
    <w:rsid w:val="00F33FB2"/>
    <w:rsid w:val="00F64CEA"/>
    <w:rsid w:val="00F67C7A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91F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844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Cheng-QC</cp:lastModifiedBy>
  <cp:revision>2</cp:revision>
  <cp:lastPrinted>1900-01-01T05:00:00Z</cp:lastPrinted>
  <dcterms:created xsi:type="dcterms:W3CDTF">2025-08-15T16:38:00Z</dcterms:created>
  <dcterms:modified xsi:type="dcterms:W3CDTF">2025-08-15T16:38:00Z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